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val="0"/>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2"/>
          <w:szCs w:val="22"/>
          <w:highlight w:val="none"/>
          <w:lang w:eastAsia="zh-CN"/>
        </w:rPr>
      </w:pPr>
      <w:bookmarkStart w:id="0" w:name="Title"/>
      <w:bookmarkEnd w:id="0"/>
      <w:bookmarkStart w:id="1" w:name="DocumentFor"/>
      <w:bookmarkEnd w:id="1"/>
      <w:bookmarkStart w:id="2" w:name="_Toc193024528"/>
      <w:r>
        <w:rPr>
          <w:rFonts w:hint="default" w:ascii="Arial" w:hAnsi="Arial" w:cs="Arial"/>
          <w:b/>
          <w:color w:val="auto"/>
          <w:sz w:val="22"/>
          <w:szCs w:val="22"/>
          <w:highlight w:val="none"/>
          <w:lang w:eastAsia="zh-CN"/>
        </w:rPr>
        <w:t xml:space="preserve">3GPP TSG-RAN WG4 Meeting # 98-e </w:t>
      </w:r>
      <w:r>
        <w:rPr>
          <w:rFonts w:hint="default" w:ascii="Arial" w:hAnsi="Arial" w:cs="Arial"/>
          <w:b/>
          <w:color w:val="auto"/>
          <w:sz w:val="22"/>
          <w:szCs w:val="22"/>
          <w:highlight w:val="none"/>
          <w:lang w:val="en-US" w:eastAsia="zh-CN"/>
        </w:rPr>
        <w:t xml:space="preserve">                              </w:t>
      </w:r>
      <w:r>
        <w:rPr>
          <w:rFonts w:hint="eastAsia" w:cs="Arial"/>
          <w:b/>
          <w:color w:val="auto"/>
          <w:sz w:val="22"/>
          <w:szCs w:val="22"/>
          <w:highlight w:val="none"/>
          <w:lang w:val="en-US" w:eastAsia="zh-CN"/>
        </w:rPr>
        <w:t xml:space="preserve">                                           </w:t>
      </w:r>
      <w:r>
        <w:rPr>
          <w:rFonts w:hint="default" w:ascii="Arial" w:hAnsi="Arial" w:cs="Arial"/>
          <w:b/>
          <w:color w:val="auto"/>
          <w:sz w:val="22"/>
          <w:szCs w:val="22"/>
          <w:highlight w:val="none"/>
          <w:lang w:eastAsia="zh-CN"/>
        </w:rPr>
        <w:t>R4-21</w:t>
      </w:r>
      <w:r>
        <w:rPr>
          <w:rFonts w:hint="eastAsia" w:cs="Arial"/>
          <w:b/>
          <w:color w:val="auto"/>
          <w:sz w:val="22"/>
          <w:szCs w:val="22"/>
          <w:highlight w:val="none"/>
          <w:lang w:val="en-US" w:eastAsia="zh-CN"/>
        </w:rPr>
        <w:t>02191</w:t>
      </w:r>
      <w:bookmarkStart w:id="3" w:name="_GoBack"/>
      <w:bookmarkEnd w:id="3"/>
    </w:p>
    <w:p>
      <w:pPr>
        <w:pStyle w:val="53"/>
        <w:keepNext/>
        <w:keepLines w:val="0"/>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2"/>
          <w:szCs w:val="22"/>
          <w:highlight w:val="none"/>
          <w:lang w:eastAsia="zh-CN"/>
        </w:rPr>
      </w:pPr>
      <w:r>
        <w:rPr>
          <w:rFonts w:hint="default" w:ascii="Arial" w:hAnsi="Arial" w:cs="Arial"/>
          <w:b/>
          <w:color w:val="auto"/>
          <w:sz w:val="22"/>
          <w:szCs w:val="22"/>
          <w:highlight w:val="none"/>
          <w:lang w:eastAsia="zh-CN"/>
        </w:rPr>
        <w:t>Electronic Meeting, Jan. 25-Feb. 5, 2021</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Further discussion on SAR solution for NR PC2 SUL</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cs="Arial"/>
          <w:b w:val="0"/>
          <w:bCs/>
          <w:sz w:val="22"/>
          <w:szCs w:val="22"/>
          <w:lang w:val="en-US" w:eastAsia="zh-CN"/>
        </w:rPr>
        <w:t>9</w:t>
      </w:r>
      <w:r>
        <w:rPr>
          <w:rFonts w:hint="eastAsia" w:ascii="Arial" w:hAnsi="Arial" w:cs="Arial"/>
          <w:b w:val="0"/>
          <w:bCs/>
          <w:sz w:val="22"/>
          <w:szCs w:val="22"/>
          <w:lang w:val="en-US" w:eastAsia="zh-CN"/>
        </w:rPr>
        <w:t>.1</w:t>
      </w:r>
      <w:r>
        <w:rPr>
          <w:rFonts w:hint="eastAsia" w:cs="Arial"/>
          <w:b w:val="0"/>
          <w:bCs/>
          <w:sz w:val="22"/>
          <w:szCs w:val="22"/>
          <w:lang w:val="en-US" w:eastAsia="zh-CN"/>
        </w:rPr>
        <w:t>8</w:t>
      </w:r>
      <w:r>
        <w:rPr>
          <w:rFonts w:hint="eastAsia" w:ascii="Arial" w:hAnsi="Arial" w:cs="Arial"/>
          <w:b w:val="0"/>
          <w:bCs/>
          <w:sz w:val="22"/>
          <w:szCs w:val="22"/>
          <w:lang w:val="en-US" w:eastAsia="zh-CN"/>
        </w:rPr>
        <w:t>.</w:t>
      </w:r>
      <w:r>
        <w:rPr>
          <w:rFonts w:hint="eastAsia" w:cs="Arial"/>
          <w:b w:val="0"/>
          <w:bCs/>
          <w:sz w:val="22"/>
          <w:szCs w:val="22"/>
          <w:lang w:val="en-US" w:eastAsia="zh-CN"/>
        </w:rPr>
        <w:t>3</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In last meeting, some candidate SAR solutions for</w:t>
      </w:r>
      <w:r>
        <w:rPr>
          <w:rFonts w:hint="eastAsia" w:eastAsia="宋体" w:cs="Times New Roman"/>
          <w:i w:val="0"/>
          <w:iCs w:val="0"/>
          <w:sz w:val="20"/>
          <w:szCs w:val="20"/>
          <w:lang w:val="en-US" w:eastAsia="zh-CN"/>
        </w:rPr>
        <w:t xml:space="preserve"> </w:t>
      </w:r>
      <w:r>
        <w:rPr>
          <w:rFonts w:hint="eastAsia" w:cs="Arial"/>
          <w:b w:val="0"/>
          <w:bCs/>
          <w:sz w:val="20"/>
          <w:szCs w:val="20"/>
          <w:lang w:val="en-US" w:eastAsia="zh-CN"/>
        </w:rPr>
        <w:t xml:space="preserve">NR PC2 inter-band CA and </w:t>
      </w:r>
      <w:r>
        <w:rPr>
          <w:rFonts w:hint="eastAsia" w:eastAsia="宋体" w:cs="Times New Roman"/>
          <w:i w:val="0"/>
          <w:iCs w:val="0"/>
          <w:sz w:val="20"/>
          <w:szCs w:val="22"/>
          <w:lang w:val="en-US" w:eastAsia="zh-CN"/>
        </w:rPr>
        <w:t xml:space="preserve">PC2 </w:t>
      </w:r>
      <w:r>
        <w:rPr>
          <w:rFonts w:hint="eastAsia" w:cs="Arial"/>
          <w:b w:val="0"/>
          <w:bCs/>
          <w:sz w:val="20"/>
          <w:szCs w:val="20"/>
          <w:lang w:val="en-US" w:eastAsia="zh-CN"/>
        </w:rPr>
        <w:t>SUL configurations have been captured in the agreed WF[1]</w:t>
      </w:r>
      <w:r>
        <w:rPr>
          <w:rFonts w:hint="eastAsia" w:eastAsia="宋体" w:cs="Times New Roman"/>
          <w:i w:val="0"/>
          <w:iCs w:val="0"/>
          <w:sz w:val="20"/>
          <w:szCs w:val="22"/>
          <w:lang w:val="en-US" w:eastAsia="zh-CN"/>
        </w:rPr>
        <w:t>, which are listed below.</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drawing>
          <wp:inline distT="0" distB="0" distL="114300" distR="114300">
            <wp:extent cx="6120130" cy="2550160"/>
            <wp:effectExtent l="0" t="0" r="139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20130" cy="2550160"/>
                    </a:xfrm>
                    <a:prstGeom prst="rect">
                      <a:avLst/>
                    </a:prstGeom>
                    <a:noFill/>
                    <a:ln>
                      <a:noFill/>
                    </a:ln>
                  </pic:spPr>
                </pic:pic>
              </a:graphicData>
            </a:graphic>
          </wp:inline>
        </w:drawing>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And further, the SAR compliance mechanism for both PC2 inter-band UL CA and PC2 SUL combination are agreed to release independent from Rel-15 based on the P-MPR solution.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 xml:space="preserve">In this contribution, we give some </w:t>
      </w:r>
      <w:r>
        <w:rPr>
          <w:rFonts w:hint="eastAsia" w:eastAsia="宋体" w:cs="Times New Roman"/>
          <w:i w:val="0"/>
          <w:iCs w:val="0"/>
          <w:sz w:val="20"/>
          <w:szCs w:val="22"/>
          <w:lang w:val="en-US" w:eastAsia="zh-CN"/>
        </w:rPr>
        <w:t xml:space="preserve">further </w:t>
      </w:r>
      <w:r>
        <w:rPr>
          <w:rFonts w:hint="eastAsia" w:ascii="Times New Roman" w:hAnsi="Times New Roman" w:eastAsia="宋体" w:cs="Times New Roman"/>
          <w:i w:val="0"/>
          <w:iCs w:val="0"/>
          <w:sz w:val="20"/>
          <w:szCs w:val="22"/>
          <w:lang w:val="en-US" w:eastAsia="zh-CN"/>
        </w:rPr>
        <w:t>discussion</w:t>
      </w:r>
      <w:r>
        <w:rPr>
          <w:rFonts w:hint="eastAsia" w:eastAsia="宋体" w:cs="Times New Roman"/>
          <w:i w:val="0"/>
          <w:iCs w:val="0"/>
          <w:sz w:val="20"/>
          <w:szCs w:val="22"/>
          <w:lang w:val="en-US" w:eastAsia="zh-CN"/>
        </w:rPr>
        <w:t>s</w:t>
      </w:r>
      <w:r>
        <w:rPr>
          <w:rFonts w:hint="eastAsia" w:ascii="Times New Roman" w:hAnsi="Times New Roman" w:eastAsia="宋体" w:cs="Times New Roman"/>
          <w:i w:val="0"/>
          <w:iCs w:val="0"/>
          <w:sz w:val="20"/>
          <w:szCs w:val="22"/>
          <w:lang w:val="en-US" w:eastAsia="zh-CN"/>
        </w:rPr>
        <w:t xml:space="preserve"> on the </w:t>
      </w:r>
      <w:r>
        <w:rPr>
          <w:rFonts w:hint="eastAsia" w:eastAsia="宋体" w:cs="Times New Roman"/>
          <w:i w:val="0"/>
          <w:iCs w:val="0"/>
          <w:sz w:val="20"/>
          <w:szCs w:val="22"/>
          <w:lang w:val="en-US" w:eastAsia="zh-CN"/>
        </w:rPr>
        <w:t xml:space="preserve">duty cycle based </w:t>
      </w:r>
      <w:r>
        <w:rPr>
          <w:rFonts w:hint="eastAsia" w:ascii="Times New Roman" w:hAnsi="Times New Roman" w:eastAsia="宋体" w:cs="Times New Roman"/>
          <w:i w:val="0"/>
          <w:iCs w:val="0"/>
          <w:sz w:val="20"/>
          <w:szCs w:val="22"/>
          <w:lang w:val="en-US" w:eastAsia="zh-CN"/>
        </w:rPr>
        <w:t xml:space="preserve">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NR </w:t>
      </w:r>
      <w:r>
        <w:rPr>
          <w:rFonts w:hint="eastAsia" w:eastAsia="宋体" w:cs="Times New Roman"/>
          <w:i w:val="0"/>
          <w:iCs w:val="0"/>
          <w:sz w:val="20"/>
          <w:szCs w:val="22"/>
          <w:lang w:val="en-US" w:eastAsia="zh-CN"/>
        </w:rPr>
        <w:t>SUL</w:t>
      </w:r>
      <w:r>
        <w:rPr>
          <w:rFonts w:hint="eastAsia" w:ascii="Times New Roman" w:hAnsi="Times New Roman" w:eastAsia="宋体" w:cs="Times New Roman"/>
          <w:i w:val="0"/>
          <w:iCs w:val="0"/>
          <w:sz w:val="20"/>
          <w:szCs w:val="22"/>
          <w:lang w:val="en-US" w:eastAsia="zh-CN"/>
        </w:rPr>
        <w:t>.</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 xml:space="preserve">According </w:t>
      </w:r>
      <w:r>
        <w:rPr>
          <w:rFonts w:hint="eastAsia" w:eastAsia="宋体" w:cs="Times New Roman"/>
          <w:i w:val="0"/>
          <w:iCs w:val="0"/>
          <w:sz w:val="20"/>
          <w:szCs w:val="22"/>
          <w:lang w:val="en-US" w:eastAsia="zh-CN"/>
        </w:rPr>
        <w:t>to the discussion in last meeting, duty cycle solution can be used as one</w:t>
      </w:r>
      <w:r>
        <w:rPr>
          <w:rFonts w:hint="eastAsia" w:ascii="Times New Roman" w:hAnsi="Times New Roman" w:eastAsia="宋体" w:cs="Times New Roman"/>
          <w:i w:val="0"/>
          <w:iCs w:val="0"/>
          <w:sz w:val="20"/>
          <w:szCs w:val="22"/>
          <w:lang w:val="en-US" w:eastAsia="zh-CN"/>
        </w:rPr>
        <w:t xml:space="preserve"> </w:t>
      </w:r>
      <w:r>
        <w:rPr>
          <w:rFonts w:hint="eastAsia" w:eastAsia="宋体" w:cs="Times New Roman"/>
          <w:i w:val="0"/>
          <w:iCs w:val="0"/>
          <w:sz w:val="20"/>
          <w:szCs w:val="22"/>
          <w:lang w:val="en-US" w:eastAsia="zh-CN"/>
        </w:rPr>
        <w:t xml:space="preserve">of the </w:t>
      </w:r>
      <w:r>
        <w:rPr>
          <w:rFonts w:hint="eastAsia" w:ascii="Times New Roman" w:hAnsi="Times New Roman" w:eastAsia="宋体" w:cs="Times New Roman"/>
          <w:i w:val="0"/>
          <w:iCs w:val="0"/>
          <w:sz w:val="20"/>
          <w:szCs w:val="22"/>
          <w:lang w:val="en-US" w:eastAsia="zh-CN"/>
        </w:rPr>
        <w:t>enhanced SAR solution</w:t>
      </w:r>
      <w:r>
        <w:rPr>
          <w:rFonts w:hint="eastAsia" w:eastAsia="宋体" w:cs="Times New Roman"/>
          <w:i w:val="0"/>
          <w:iCs w:val="0"/>
          <w:sz w:val="20"/>
          <w:szCs w:val="22"/>
          <w:lang w:val="en-US" w:eastAsia="zh-CN"/>
        </w:rPr>
        <w:t>s</w:t>
      </w:r>
      <w:r>
        <w:rPr>
          <w:rFonts w:hint="eastAsia" w:ascii="Times New Roman" w:hAnsi="Times New Roman" w:eastAsia="宋体" w:cs="Times New Roman"/>
          <w:i w:val="0"/>
          <w:iCs w:val="0"/>
          <w:sz w:val="20"/>
          <w:szCs w:val="22"/>
          <w:lang w:val="en-US" w:eastAsia="zh-CN"/>
        </w:rPr>
        <w:t xml:space="preserve"> </w:t>
      </w:r>
      <w:r>
        <w:rPr>
          <w:rFonts w:hint="eastAsia" w:eastAsia="宋体" w:cs="Times New Roman"/>
          <w:i w:val="0"/>
          <w:iCs w:val="0"/>
          <w:sz w:val="20"/>
          <w:szCs w:val="22"/>
          <w:lang w:val="en-US" w:eastAsia="zh-CN"/>
        </w:rPr>
        <w:t xml:space="preserve">for PC2 SUL combinations </w:t>
      </w:r>
      <w:r>
        <w:rPr>
          <w:rFonts w:hint="eastAsia" w:ascii="Times New Roman" w:hAnsi="Times New Roman" w:eastAsia="宋体" w:cs="Times New Roman"/>
          <w:i w:val="0"/>
          <w:iCs w:val="0"/>
          <w:sz w:val="20"/>
          <w:szCs w:val="22"/>
          <w:lang w:val="en-US" w:eastAsia="zh-CN"/>
        </w:rPr>
        <w:t xml:space="preserve">on top of the based P-MPR </w:t>
      </w:r>
      <w:r>
        <w:rPr>
          <w:rFonts w:hint="eastAsia" w:eastAsia="宋体" w:cs="Times New Roman"/>
          <w:i w:val="0"/>
          <w:iCs w:val="0"/>
          <w:sz w:val="20"/>
          <w:szCs w:val="22"/>
          <w:lang w:val="en-US" w:eastAsia="zh-CN"/>
        </w:rPr>
        <w:t>solution. The open issues are the same as PC2 inter-band UL CA, i.e. how to report the duty cycle as stated in the WF.</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2"/>
          <w:highlight w:val="none"/>
          <w:lang w:val="en-US" w:eastAsia="zh-CN"/>
        </w:rPr>
      </w:pPr>
      <w:r>
        <w:rPr>
          <w:rFonts w:hint="eastAsia" w:eastAsia="宋体" w:cs="Times New Roman"/>
          <w:i w:val="0"/>
          <w:iCs w:val="0"/>
          <w:sz w:val="20"/>
          <w:szCs w:val="22"/>
          <w:lang w:val="en-US" w:eastAsia="zh-CN"/>
        </w:rPr>
        <w:t xml:space="preserve">In our understanding, like PC2 inter-band UL CA, using the similar approach </w:t>
      </w:r>
      <w:r>
        <w:rPr>
          <w:rFonts w:hint="eastAsia" w:ascii="Times New Roman" w:hAnsi="Times New Roman" w:eastAsia="宋体" w:cs="Times New Roman"/>
          <w:i w:val="0"/>
          <w:iCs w:val="0"/>
          <w:sz w:val="20"/>
          <w:szCs w:val="22"/>
          <w:lang w:val="en-US" w:eastAsia="zh-CN"/>
        </w:rPr>
        <w:t>of PC2 inter-band ENDC</w:t>
      </w:r>
      <w:r>
        <w:rPr>
          <w:rFonts w:hint="eastAsia" w:eastAsia="宋体" w:cs="Times New Roman"/>
          <w:i w:val="0"/>
          <w:iCs w:val="0"/>
          <w:sz w:val="20"/>
          <w:szCs w:val="22"/>
          <w:lang w:val="en-US" w:eastAsia="zh-CN"/>
        </w:rPr>
        <w:t xml:space="preserve"> is a feasible way for PC2 SUL duty cycle SAR solution.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sz w:val="20"/>
          <w:szCs w:val="22"/>
          <w:highlight w:val="none"/>
          <w:lang w:val="en-US" w:eastAsia="zh-CN"/>
        </w:rPr>
      </w:pPr>
      <w:r>
        <w:rPr>
          <w:rFonts w:hint="eastAsia" w:eastAsia="宋体" w:cs="Times New Roman"/>
          <w:sz w:val="20"/>
          <w:szCs w:val="22"/>
          <w:highlight w:val="none"/>
          <w:lang w:val="en-US" w:eastAsia="zh-CN"/>
        </w:rPr>
        <w:t xml:space="preserve">For SUL combination, in light of [2], PUCCH can be configured on SUL and also NUL, which means </w:t>
      </w:r>
      <w:r>
        <w:rPr>
          <w:rFonts w:hint="eastAsia" w:eastAsia="宋体" w:cs="Times New Roman"/>
          <w:i w:val="0"/>
          <w:iCs w:val="0"/>
          <w:sz w:val="20"/>
          <w:szCs w:val="22"/>
          <w:lang w:val="en-US" w:eastAsia="zh-CN"/>
        </w:rPr>
        <w:t>RAN1 can differentiate PCell and SCell for SUL and NUL carrier. From this aspect, we think the situation is quite similar with PC2 inter-band UL CA. Therefore, it is proposed to report both total duty cycle</w:t>
      </w:r>
      <w:r>
        <w:rPr>
          <w:rFonts w:hint="eastAsia" w:eastAsia="宋体" w:cs="Times New Roman"/>
          <w:sz w:val="20"/>
          <w:szCs w:val="22"/>
          <w:highlight w:val="none"/>
          <w:lang w:val="en-US" w:eastAsia="zh-CN"/>
        </w:rPr>
        <w:t xml:space="preserve"> capability and duty cycle of PCell.</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1. For duty cycle based solutions, report both total duty cycle capability and duty cycle of PCell.</w:t>
      </w:r>
    </w:p>
    <w:p>
      <w:pPr>
        <w:keepNext/>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Cs/>
          <w:sz w:val="20"/>
          <w:lang w:eastAsia="zh-CN"/>
        </w:rPr>
      </w:pPr>
      <w:r>
        <w:rPr>
          <w:rFonts w:hint="eastAsia" w:cs="Times New Roman"/>
          <w:color w:val="auto"/>
          <w:kern w:val="0"/>
          <w:sz w:val="20"/>
          <w:szCs w:val="22"/>
          <w:highlight w:val="none"/>
          <w:lang w:val="en-US" w:eastAsia="zh-CN" w:bidi="ar-SA"/>
        </w:rPr>
        <w:t>Similarly</w:t>
      </w:r>
      <w:r>
        <w:rPr>
          <w:rFonts w:hint="eastAsia" w:ascii="Times New Roman" w:hAnsi="Times New Roman" w:cs="Times New Roman"/>
          <w:color w:val="auto"/>
          <w:kern w:val="0"/>
          <w:sz w:val="20"/>
          <w:szCs w:val="22"/>
          <w:highlight w:val="none"/>
          <w:lang w:val="en-US" w:eastAsia="zh-CN" w:bidi="ar-SA"/>
        </w:rPr>
        <w:t xml:space="preserve">. If </w:t>
      </w:r>
      <w:r>
        <w:rPr>
          <w:rFonts w:hint="eastAsia" w:eastAsia="宋体" w:cs="Times New Roman"/>
          <w:sz w:val="20"/>
          <w:szCs w:val="22"/>
          <w:highlight w:val="none"/>
          <w:lang w:val="en-US" w:eastAsia="zh-CN"/>
        </w:rPr>
        <w:t>only Option 1 and Option 2 are considered, for sake of progress, Option 2 is also acceptable for us.</w:t>
      </w:r>
    </w:p>
    <w:p>
      <w:pPr>
        <w:bidi w:val="0"/>
        <w:rPr>
          <w:rFonts w:hint="default" w:eastAsia="宋体"/>
          <w:i/>
          <w:sz w:val="20"/>
          <w:szCs w:val="20"/>
          <w:vertAlign w:val="subscript"/>
          <w:lang w:val="en-US" w:eastAsia="zh-CN" w:bidi="bn-IN"/>
        </w:rPr>
      </w:pPr>
      <w:r>
        <w:rPr>
          <w:rFonts w:hint="eastAsia"/>
          <w:sz w:val="20"/>
          <w:szCs w:val="20"/>
          <w:lang w:val="en-US" w:eastAsia="zh-CN"/>
        </w:rPr>
        <w:t>In current TS38.101-3,</w:t>
      </w:r>
      <w:r>
        <w:rPr>
          <w:rFonts w:hint="eastAsia" w:eastAsia="宋体" w:cs="Times New Roman"/>
          <w:i w:val="0"/>
          <w:iCs w:val="0"/>
          <w:sz w:val="20"/>
          <w:szCs w:val="22"/>
          <w:lang w:val="en-US" w:eastAsia="zh-CN"/>
        </w:rPr>
        <w:t xml:space="preserve"> the maximum output power table (i.</w:t>
      </w:r>
      <w:r>
        <w:rPr>
          <w:rFonts w:hint="eastAsia" w:eastAsia="宋体" w:cs="Times New Roman"/>
          <w:i w:val="0"/>
          <w:iCs w:val="0"/>
          <w:sz w:val="20"/>
          <w:szCs w:val="20"/>
          <w:lang w:val="en-US" w:eastAsia="zh-CN"/>
        </w:rPr>
        <w:t xml:space="preserve">e. </w:t>
      </w:r>
      <w:r>
        <w:rPr>
          <w:sz w:val="20"/>
          <w:szCs w:val="20"/>
        </w:rPr>
        <w:t>Table 6.2B.1.3-1</w:t>
      </w:r>
      <w:r>
        <w:rPr>
          <w:rFonts w:hint="eastAsia" w:eastAsia="宋体" w:cs="Times New Roman"/>
          <w:i w:val="0"/>
          <w:iCs w:val="0"/>
          <w:sz w:val="20"/>
          <w:szCs w:val="20"/>
          <w:lang w:val="en-US" w:eastAsia="zh-CN"/>
        </w:rPr>
        <w:t>) is defined for both PC2 and PC3 inter-band ENDC band combination,</w:t>
      </w:r>
      <w:r>
        <w:rPr>
          <w:rFonts w:hint="eastAsia" w:eastAsia="宋体" w:cs="Times New Roman"/>
          <w:i w:val="0"/>
          <w:iCs w:val="0"/>
          <w:sz w:val="20"/>
          <w:szCs w:val="22"/>
          <w:lang w:val="en-US" w:eastAsia="zh-CN"/>
        </w:rPr>
        <w:t xml:space="preserve"> </w:t>
      </w:r>
      <w:r>
        <w:rPr>
          <w:rFonts w:hint="eastAsia" w:eastAsia="宋体" w:cs="Times New Roman"/>
          <w:i w:val="0"/>
          <w:iCs w:val="0"/>
          <w:sz w:val="20"/>
          <w:szCs w:val="20"/>
          <w:lang w:val="en-US" w:eastAsia="zh-CN"/>
        </w:rPr>
        <w:t xml:space="preserve">explicitly </w:t>
      </w:r>
      <w:r>
        <w:rPr>
          <w:rFonts w:hint="eastAsia" w:eastAsia="宋体" w:cs="Times New Roman"/>
          <w:i w:val="0"/>
          <w:iCs w:val="0"/>
          <w:sz w:val="20"/>
          <w:szCs w:val="22"/>
          <w:lang w:val="en-US" w:eastAsia="zh-CN"/>
        </w:rPr>
        <w:t>including</w:t>
      </w:r>
      <w:r>
        <w:rPr>
          <w:rFonts w:hint="eastAsia" w:eastAsia="宋体" w:cs="Times New Roman"/>
          <w:i w:val="0"/>
          <w:iCs w:val="0"/>
          <w:sz w:val="20"/>
          <w:szCs w:val="20"/>
          <w:lang w:val="en-US" w:eastAsia="zh-CN"/>
        </w:rPr>
        <w:t xml:space="preserve"> the </w:t>
      </w:r>
      <w:r>
        <w:rPr>
          <w:sz w:val="20"/>
          <w:szCs w:val="20"/>
        </w:rPr>
        <w:t>maximum UE power</w:t>
      </w:r>
      <w:r>
        <w:rPr>
          <w:rFonts w:hint="eastAsia" w:eastAsia="宋体"/>
          <w:sz w:val="20"/>
          <w:szCs w:val="20"/>
          <w:lang w:val="en-US" w:eastAsia="zh-CN"/>
        </w:rPr>
        <w:t xml:space="preserve"> of each power class</w:t>
      </w:r>
      <w:r>
        <w:rPr>
          <w:rFonts w:hint="eastAsia" w:eastAsia="宋体" w:cs="Times New Roman"/>
          <w:i w:val="0"/>
          <w:iCs w:val="0"/>
          <w:sz w:val="20"/>
          <w:szCs w:val="20"/>
          <w:vertAlign w:val="subscript"/>
          <w:lang w:val="en-US" w:eastAsia="zh-CN"/>
        </w:rPr>
        <w:t xml:space="preserve"> </w:t>
      </w:r>
      <w:r>
        <w:rPr>
          <w:rFonts w:hint="eastAsia" w:eastAsia="宋体" w:cs="Times New Roman"/>
          <w:i w:val="0"/>
          <w:iCs w:val="0"/>
          <w:sz w:val="20"/>
          <w:szCs w:val="20"/>
          <w:lang w:val="en-US" w:eastAsia="zh-CN"/>
        </w:rPr>
        <w:t>and the corresponding tolerance</w:t>
      </w:r>
      <w:r>
        <w:rPr>
          <w:rFonts w:hint="eastAsia" w:eastAsia="宋体" w:cs="Times New Roman"/>
          <w:i w:val="0"/>
          <w:iCs w:val="0"/>
          <w:sz w:val="20"/>
          <w:szCs w:val="22"/>
          <w:lang w:val="en-US" w:eastAsia="zh-CN"/>
        </w:rPr>
        <w:t>. Also the power configurations for E-UTRA or NR carrier are reflected by the NOTE.</w:t>
      </w:r>
      <w:r>
        <w:rPr>
          <w:rFonts w:hint="eastAsia" w:eastAsia="宋体"/>
          <w:sz w:val="20"/>
          <w:szCs w:val="20"/>
          <w:lang w:val="en-US" w:eastAsia="zh-CN" w:bidi="bn-IN"/>
        </w:rPr>
        <w:t xml:space="preserve"> </w:t>
      </w:r>
    </w:p>
    <w:p>
      <w:pPr>
        <w:bidi w:val="0"/>
        <w:rPr>
          <w:rFonts w:hint="default" w:eastAsia="宋体" w:cs="Times New Roman"/>
          <w:i w:val="0"/>
          <w:iCs w:val="0"/>
          <w:sz w:val="20"/>
          <w:szCs w:val="22"/>
          <w:lang w:val="en-US" w:eastAsia="zh-CN"/>
        </w:rPr>
      </w:pPr>
      <w:r>
        <w:rPr>
          <w:rFonts w:hint="eastAsia" w:eastAsia="宋体" w:cs="Times New Roman"/>
          <w:i w:val="0"/>
          <w:iCs w:val="0"/>
          <w:sz w:val="20"/>
          <w:szCs w:val="22"/>
          <w:lang w:val="en-US" w:eastAsia="zh-CN"/>
        </w:rPr>
        <w:t xml:space="preserve">Similar in </w:t>
      </w:r>
      <w:r>
        <w:rPr>
          <w:rFonts w:hint="eastAsia"/>
          <w:sz w:val="20"/>
          <w:szCs w:val="20"/>
          <w:lang w:val="en-US" w:eastAsia="zh-CN"/>
        </w:rPr>
        <w:t xml:space="preserve">current </w:t>
      </w:r>
      <w:r>
        <w:rPr>
          <w:rFonts w:hint="eastAsia" w:eastAsia="宋体" w:cs="Times New Roman"/>
          <w:i w:val="0"/>
          <w:iCs w:val="0"/>
          <w:sz w:val="20"/>
          <w:szCs w:val="22"/>
          <w:lang w:val="en-US" w:eastAsia="zh-CN"/>
        </w:rPr>
        <w:t xml:space="preserve">TS38.101-1, the maximum output power table (i.e. Table 6.2A.1.3-1) is defined for inter-band UL CA band combination. Currently only PC3 inter-band UL CA band combinations are included due to PC2 inter-band UL CA configurations are under discussion. It can be foreseen that the maximum output power for PC2 inter-band UL CA configurations will also be included in Table 6.2A.1.3-1. Meanwhile, the power configurations will be reflected by the NOTE, which is the same approach with inter-band ENDC. </w:t>
      </w:r>
    </w:p>
    <w:p>
      <w:pPr>
        <w:bidi w:val="0"/>
        <w:rPr>
          <w:rFonts w:hint="default" w:eastAsia="Times New Roman"/>
          <w:sz w:val="20"/>
          <w:szCs w:val="20"/>
          <w:vertAlign w:val="baseline"/>
          <w:lang w:val="en-US" w:eastAsia="zh-CN" w:bidi="bn-IN"/>
        </w:rPr>
      </w:pPr>
      <w:r>
        <w:rPr>
          <w:rFonts w:hint="eastAsia" w:eastAsia="Times New Roman"/>
          <w:sz w:val="20"/>
          <w:szCs w:val="20"/>
          <w:vertAlign w:val="baseline"/>
          <w:lang w:val="en-US" w:eastAsia="zh-CN" w:bidi="bn-IN"/>
        </w:rPr>
        <w:t xml:space="preserve">In addition, when we see the duty cycle solution in the specs, the related texts are all captured under the </w:t>
      </w:r>
      <w:r>
        <w:rPr>
          <w:rFonts w:hint="eastAsia" w:eastAsia="宋体" w:cs="Times New Roman"/>
          <w:i w:val="0"/>
          <w:iCs w:val="0"/>
          <w:sz w:val="20"/>
          <w:szCs w:val="22"/>
          <w:lang w:val="en-US" w:eastAsia="zh-CN"/>
        </w:rPr>
        <w:t>maximum output power table. It is more clear to do so since we can know which band combinations are PC2 band combinations from the above maximum output power table.</w:t>
      </w:r>
    </w:p>
    <w:p>
      <w:pPr>
        <w:bidi w:val="0"/>
        <w:rPr>
          <w:rFonts w:hint="default" w:eastAsia="Times New Roman"/>
          <w:sz w:val="20"/>
          <w:szCs w:val="20"/>
          <w:vertAlign w:val="baseline"/>
          <w:lang w:val="en-US" w:eastAsia="zh-CN" w:bidi="bn-IN"/>
        </w:rPr>
      </w:pPr>
      <w:r>
        <w:rPr>
          <w:rFonts w:hint="eastAsia" w:eastAsia="Times New Roman"/>
          <w:sz w:val="20"/>
          <w:szCs w:val="20"/>
          <w:vertAlign w:val="baseline"/>
          <w:lang w:val="en-US" w:eastAsia="zh-CN" w:bidi="bn-IN"/>
        </w:rPr>
        <w:t xml:space="preserve">However, there is no </w:t>
      </w:r>
      <w:r>
        <w:rPr>
          <w:rFonts w:hint="eastAsia" w:eastAsia="宋体" w:cs="Times New Roman"/>
          <w:i w:val="0"/>
          <w:iCs w:val="0"/>
          <w:sz w:val="20"/>
          <w:szCs w:val="22"/>
          <w:lang w:val="en-US" w:eastAsia="zh-CN"/>
        </w:rPr>
        <w:t>maximum output power table defined for PC3 SUL band combination in the spec so far. Now when discussing the PC2 SUL band combination, only 23dBm(SUL)+26dBm(NUL) power allocation is supported, and duty cycle SAR solution is also discussed. When the conditions of the duty cycle are not met, then the PC2 SUL band combination should fall back to the corresponding PC3 SUL band combination. Therefore we believe it is important to introduce maximum output power table for SUL band combination in the spec.</w:t>
      </w:r>
    </w:p>
    <w:p>
      <w:pPr>
        <w:bidi w:val="0"/>
        <w:rPr>
          <w:rFonts w:hint="eastAsia" w:ascii="Times New Roman" w:hAnsi="Times New Roman" w:eastAsia="宋体" w:cs="Times New Roman"/>
          <w:bCs/>
          <w:sz w:val="20"/>
          <w:lang w:eastAsia="zh-CN"/>
        </w:rPr>
      </w:pPr>
      <w:r>
        <w:rPr>
          <w:rFonts w:hint="eastAsia" w:eastAsia="宋体" w:cs="Times New Roman"/>
          <w:b/>
          <w:bCs/>
          <w:sz w:val="20"/>
          <w:szCs w:val="22"/>
          <w:highlight w:val="none"/>
          <w:lang w:val="en-US" w:eastAsia="zh-CN"/>
        </w:rPr>
        <w:t xml:space="preserve">Proposal 2. Introduce </w:t>
      </w:r>
      <w:r>
        <w:rPr>
          <w:rFonts w:hint="eastAsia" w:eastAsia="宋体" w:cs="Times New Roman"/>
          <w:b/>
          <w:bCs/>
          <w:i w:val="0"/>
          <w:iCs w:val="0"/>
          <w:sz w:val="20"/>
          <w:szCs w:val="22"/>
          <w:highlight w:val="none"/>
          <w:lang w:val="en-US" w:eastAsia="zh-CN"/>
        </w:rPr>
        <w:t>maximum output power table for both PC3 and PC2 SUL in TS38.101-1.</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 xml:space="preserve">In this paper,  we give some </w:t>
      </w:r>
      <w:r>
        <w:rPr>
          <w:rFonts w:hint="eastAsia" w:eastAsia="宋体" w:cs="Times New Roman"/>
          <w:sz w:val="20"/>
          <w:szCs w:val="22"/>
          <w:lang w:val="en-US" w:eastAsia="zh-CN"/>
        </w:rPr>
        <w:t xml:space="preserve">further </w:t>
      </w:r>
      <w:r>
        <w:rPr>
          <w:rFonts w:hint="eastAsia" w:ascii="Times New Roman" w:hAnsi="Times New Roman" w:eastAsia="宋体" w:cs="Times New Roman"/>
          <w:sz w:val="20"/>
          <w:szCs w:val="22"/>
          <w:lang w:val="en-US" w:eastAsia="zh-CN"/>
        </w:rPr>
        <w:t>discussion</w:t>
      </w:r>
      <w:r>
        <w:rPr>
          <w:rFonts w:hint="eastAsia" w:ascii="Times New Roman" w:hAnsi="Times New Roman" w:eastAsia="宋体" w:cs="Times New Roman"/>
          <w:i w:val="0"/>
          <w:iCs w:val="0"/>
          <w:sz w:val="20"/>
          <w:szCs w:val="22"/>
          <w:lang w:val="en-US" w:eastAsia="zh-CN"/>
        </w:rPr>
        <w:t xml:space="preserve"> on the applicable 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w:t>
      </w:r>
      <w:r>
        <w:rPr>
          <w:rFonts w:hint="eastAsia" w:eastAsia="宋体" w:cs="Times New Roman"/>
          <w:i w:val="0"/>
          <w:iCs w:val="0"/>
          <w:sz w:val="20"/>
          <w:szCs w:val="22"/>
          <w:lang w:val="en-US" w:eastAsia="zh-CN"/>
        </w:rPr>
        <w:t>SUL.T</w:t>
      </w:r>
      <w:r>
        <w:rPr>
          <w:rFonts w:hint="eastAsia" w:ascii="Times New Roman" w:hAnsi="Times New Roman" w:eastAsia="宋体" w:cs="Times New Roman"/>
          <w:i w:val="0"/>
          <w:iCs w:val="0"/>
          <w:sz w:val="20"/>
          <w:szCs w:val="22"/>
          <w:lang w:val="en-US" w:eastAsia="zh-CN"/>
        </w:rPr>
        <w:t>he conclusions are summarized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1. For duty cycle based solutions, report both total duty cycle capability and duty cycle of PCell.</w:t>
      </w:r>
    </w:p>
    <w:p>
      <w:pPr>
        <w:bidi w:val="0"/>
        <w:rPr>
          <w:rFonts w:hint="eastAsia" w:eastAsia="宋体" w:cs="Times New Roman"/>
          <w:b/>
          <w:bCs/>
          <w:i w:val="0"/>
          <w:iCs w:val="0"/>
          <w:sz w:val="20"/>
          <w:szCs w:val="22"/>
          <w:highlight w:val="none"/>
          <w:lang w:val="en-US" w:eastAsia="zh-CN"/>
        </w:rPr>
      </w:pPr>
      <w:r>
        <w:rPr>
          <w:rFonts w:hint="eastAsia" w:eastAsia="宋体" w:cs="Times New Roman"/>
          <w:b/>
          <w:bCs/>
          <w:sz w:val="20"/>
          <w:szCs w:val="22"/>
          <w:highlight w:val="none"/>
          <w:lang w:val="en-US" w:eastAsia="zh-CN"/>
        </w:rPr>
        <w:t xml:space="preserve">Proposal 2. Introduce </w:t>
      </w:r>
      <w:r>
        <w:rPr>
          <w:rFonts w:hint="eastAsia" w:eastAsia="宋体" w:cs="Times New Roman"/>
          <w:b/>
          <w:bCs/>
          <w:i w:val="0"/>
          <w:iCs w:val="0"/>
          <w:sz w:val="20"/>
          <w:szCs w:val="22"/>
          <w:highlight w:val="none"/>
          <w:lang w:val="en-US" w:eastAsia="zh-CN"/>
        </w:rPr>
        <w:t>maximum output power table for both PC3 and PC2 SUL in TS38.101-1.</w:t>
      </w:r>
    </w:p>
    <w:p>
      <w:pPr>
        <w:bidi w:val="0"/>
        <w:rPr>
          <w:rFonts w:hint="eastAsia" w:eastAsia="宋体" w:cs="Times New Roman"/>
          <w:b/>
          <w:bCs/>
          <w:i w:val="0"/>
          <w:iCs w:val="0"/>
          <w:sz w:val="20"/>
          <w:szCs w:val="22"/>
          <w:highlight w:val="none"/>
          <w:lang w:val="en-US" w:eastAsia="zh-CN"/>
        </w:rPr>
      </w:pPr>
      <w:r>
        <w:rPr>
          <w:rFonts w:hint="eastAsia" w:cs="Times New Roman"/>
          <w:color w:val="auto"/>
          <w:kern w:val="0"/>
          <w:sz w:val="20"/>
          <w:szCs w:val="22"/>
          <w:highlight w:val="none"/>
          <w:lang w:val="en-US" w:eastAsia="zh-CN" w:bidi="ar-SA"/>
        </w:rPr>
        <w:t>For proposal 1, i</w:t>
      </w:r>
      <w:r>
        <w:rPr>
          <w:rFonts w:hint="eastAsia" w:ascii="Times New Roman" w:hAnsi="Times New Roman" w:cs="Times New Roman"/>
          <w:color w:val="auto"/>
          <w:kern w:val="0"/>
          <w:sz w:val="20"/>
          <w:szCs w:val="22"/>
          <w:highlight w:val="none"/>
          <w:lang w:val="en-US" w:eastAsia="zh-CN" w:bidi="ar-SA"/>
        </w:rPr>
        <w:t xml:space="preserve">f </w:t>
      </w:r>
      <w:r>
        <w:rPr>
          <w:rFonts w:hint="eastAsia" w:eastAsia="宋体" w:cs="Times New Roman"/>
          <w:sz w:val="20"/>
          <w:szCs w:val="22"/>
          <w:highlight w:val="none"/>
          <w:lang w:val="en-US" w:eastAsia="zh-CN"/>
        </w:rPr>
        <w:t>only Option 1 and Option 2  in the WF are considered, for sake of progress, Option 2 is also acceptable for us.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2"/>
    <w:p>
      <w:pPr>
        <w:keepNext/>
        <w:keepLines w:val="0"/>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[1] R4-2016851 WF on SAR solutions for PC2 NR inter-band CA and SUL configurations,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ascii="Times New Roman" w:hAnsi="Times New Roman" w:eastAsia="宋体" w:cs="Times New Roman"/>
          <w:b w:val="0"/>
          <w:bCs w:val="0"/>
          <w:sz w:val="20"/>
          <w:szCs w:val="20"/>
          <w:vertAlign w:val="baseline"/>
          <w:lang w:val="en-US" w:eastAsia="zh-CN"/>
        </w:rPr>
      </w:pPr>
      <w:r>
        <w:rPr>
          <w:rFonts w:hint="eastAsia" w:ascii="Times New Roman" w:hAnsi="Times New Roman" w:eastAsia="宋体" w:cs="Times New Roman"/>
          <w:b w:val="0"/>
          <w:bCs w:val="0"/>
          <w:sz w:val="20"/>
          <w:szCs w:val="20"/>
          <w:vertAlign w:val="baseline"/>
          <w:lang w:val="en-US" w:eastAsia="zh-CN"/>
        </w:rPr>
        <w:t xml:space="preserve">[2] </w:t>
      </w:r>
      <w:r>
        <w:rPr>
          <w:rFonts w:hint="eastAsia" w:eastAsia="宋体" w:cs="Times New Roman"/>
          <w:b w:val="0"/>
          <w:bCs w:val="0"/>
          <w:sz w:val="20"/>
          <w:szCs w:val="20"/>
          <w:vertAlign w:val="baseline"/>
          <w:lang w:val="en-US" w:eastAsia="zh-CN"/>
        </w:rPr>
        <w:t>R4-21xxxxx</w:t>
      </w:r>
      <w:r>
        <w:rPr>
          <w:rFonts w:hint="eastAsia" w:ascii="Times New Roman" w:hAnsi="Times New Roman" w:eastAsia="宋体" w:cs="Times New Roman"/>
          <w:b w:val="0"/>
          <w:bCs w:val="0"/>
          <w:sz w:val="20"/>
          <w:szCs w:val="20"/>
          <w:vertAlign w:val="baseline"/>
          <w:lang w:val="en-US" w:eastAsia="zh-CN"/>
        </w:rPr>
        <w:t xml:space="preserve"> Further discussion on SAR solution for NR PC2 inter-band CA, ZTE</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ascii="Times New Roman" w:hAnsi="Times New Roman" w:eastAsia="宋体" w:cs="Times New Roman"/>
          <w:b w:val="0"/>
          <w:bCs w:val="0"/>
          <w:sz w:val="20"/>
          <w:szCs w:val="20"/>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8D3B10"/>
    <w:rsid w:val="018E6076"/>
    <w:rsid w:val="019621B7"/>
    <w:rsid w:val="01965BE3"/>
    <w:rsid w:val="019B31EC"/>
    <w:rsid w:val="01A10B4A"/>
    <w:rsid w:val="01A5580E"/>
    <w:rsid w:val="01A92BDD"/>
    <w:rsid w:val="01AB1190"/>
    <w:rsid w:val="01AE603F"/>
    <w:rsid w:val="01B37AB2"/>
    <w:rsid w:val="01C03267"/>
    <w:rsid w:val="01C230B8"/>
    <w:rsid w:val="01C605AA"/>
    <w:rsid w:val="01C77E59"/>
    <w:rsid w:val="01CC7635"/>
    <w:rsid w:val="01D63E85"/>
    <w:rsid w:val="01DC352B"/>
    <w:rsid w:val="01E06988"/>
    <w:rsid w:val="01ED283C"/>
    <w:rsid w:val="01F61B27"/>
    <w:rsid w:val="01FB375F"/>
    <w:rsid w:val="01FB73D0"/>
    <w:rsid w:val="01FC180E"/>
    <w:rsid w:val="02093AA7"/>
    <w:rsid w:val="02096EC3"/>
    <w:rsid w:val="020E4504"/>
    <w:rsid w:val="02192DA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50052"/>
    <w:rsid w:val="027837DE"/>
    <w:rsid w:val="027C24F6"/>
    <w:rsid w:val="0282350B"/>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762"/>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862339"/>
    <w:rsid w:val="03967366"/>
    <w:rsid w:val="03973A17"/>
    <w:rsid w:val="03984661"/>
    <w:rsid w:val="039B56AB"/>
    <w:rsid w:val="03A836A4"/>
    <w:rsid w:val="03AA0E0B"/>
    <w:rsid w:val="03AE03ED"/>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33C9A"/>
    <w:rsid w:val="04AD5427"/>
    <w:rsid w:val="04B31C9E"/>
    <w:rsid w:val="04B773EC"/>
    <w:rsid w:val="04CE5DAA"/>
    <w:rsid w:val="04D06A94"/>
    <w:rsid w:val="04D822DA"/>
    <w:rsid w:val="04E251E1"/>
    <w:rsid w:val="04E5192B"/>
    <w:rsid w:val="04E55A04"/>
    <w:rsid w:val="04E951BC"/>
    <w:rsid w:val="04F83880"/>
    <w:rsid w:val="04FB32C2"/>
    <w:rsid w:val="0507209B"/>
    <w:rsid w:val="05081BC3"/>
    <w:rsid w:val="050B6335"/>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9E20A2"/>
    <w:rsid w:val="05A61B3E"/>
    <w:rsid w:val="05A77370"/>
    <w:rsid w:val="05AA2F85"/>
    <w:rsid w:val="05CE76FB"/>
    <w:rsid w:val="05CF3E3B"/>
    <w:rsid w:val="05D679BE"/>
    <w:rsid w:val="05D93F31"/>
    <w:rsid w:val="05D96B45"/>
    <w:rsid w:val="05DD5E93"/>
    <w:rsid w:val="05DE43E0"/>
    <w:rsid w:val="05DF563A"/>
    <w:rsid w:val="05DF5EF2"/>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1504D"/>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10E14"/>
    <w:rsid w:val="06C31A1F"/>
    <w:rsid w:val="06C453F9"/>
    <w:rsid w:val="06C62533"/>
    <w:rsid w:val="06C82DD0"/>
    <w:rsid w:val="06CB06AF"/>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D3E77"/>
    <w:rsid w:val="086015DD"/>
    <w:rsid w:val="08670351"/>
    <w:rsid w:val="086D1825"/>
    <w:rsid w:val="08713A8E"/>
    <w:rsid w:val="08760D65"/>
    <w:rsid w:val="087D07B1"/>
    <w:rsid w:val="088B2800"/>
    <w:rsid w:val="088D3DB3"/>
    <w:rsid w:val="089248A3"/>
    <w:rsid w:val="08A14169"/>
    <w:rsid w:val="08A169E9"/>
    <w:rsid w:val="08AB7ED7"/>
    <w:rsid w:val="08AF3AE8"/>
    <w:rsid w:val="08B32027"/>
    <w:rsid w:val="08BB173B"/>
    <w:rsid w:val="08CD72D1"/>
    <w:rsid w:val="08CE2A40"/>
    <w:rsid w:val="08D52400"/>
    <w:rsid w:val="08DC5892"/>
    <w:rsid w:val="08DF6212"/>
    <w:rsid w:val="08E16EEF"/>
    <w:rsid w:val="08ED1042"/>
    <w:rsid w:val="08EE5E63"/>
    <w:rsid w:val="08F80051"/>
    <w:rsid w:val="08FF75F2"/>
    <w:rsid w:val="09014876"/>
    <w:rsid w:val="0906231D"/>
    <w:rsid w:val="090F07A1"/>
    <w:rsid w:val="09105B11"/>
    <w:rsid w:val="09130B62"/>
    <w:rsid w:val="091744D0"/>
    <w:rsid w:val="091A6163"/>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C51A7"/>
    <w:rsid w:val="0A1E1938"/>
    <w:rsid w:val="0A1E4221"/>
    <w:rsid w:val="0A265ED2"/>
    <w:rsid w:val="0A2A6909"/>
    <w:rsid w:val="0A37750E"/>
    <w:rsid w:val="0A411659"/>
    <w:rsid w:val="0A4366FB"/>
    <w:rsid w:val="0A4A0589"/>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C5D23"/>
    <w:rsid w:val="0AE23DA6"/>
    <w:rsid w:val="0AEA7232"/>
    <w:rsid w:val="0AF44695"/>
    <w:rsid w:val="0AFF04EF"/>
    <w:rsid w:val="0AFF28BB"/>
    <w:rsid w:val="0B070072"/>
    <w:rsid w:val="0B080C34"/>
    <w:rsid w:val="0B096705"/>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BC35CF"/>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1C4A1D"/>
    <w:rsid w:val="0C20567B"/>
    <w:rsid w:val="0C272E55"/>
    <w:rsid w:val="0C392883"/>
    <w:rsid w:val="0C405D6F"/>
    <w:rsid w:val="0C43314A"/>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CF93C26"/>
    <w:rsid w:val="0D010B97"/>
    <w:rsid w:val="0D080ED4"/>
    <w:rsid w:val="0D101A3C"/>
    <w:rsid w:val="0D180224"/>
    <w:rsid w:val="0D180656"/>
    <w:rsid w:val="0D18182A"/>
    <w:rsid w:val="0D1B657D"/>
    <w:rsid w:val="0D2F25B1"/>
    <w:rsid w:val="0D3C46B2"/>
    <w:rsid w:val="0D3C70CB"/>
    <w:rsid w:val="0D4365AA"/>
    <w:rsid w:val="0D4614AE"/>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E041D2C"/>
    <w:rsid w:val="0E084950"/>
    <w:rsid w:val="0E121DB2"/>
    <w:rsid w:val="0E126018"/>
    <w:rsid w:val="0E1271E2"/>
    <w:rsid w:val="0E1B6AEF"/>
    <w:rsid w:val="0E1B7FF1"/>
    <w:rsid w:val="0E1C0D60"/>
    <w:rsid w:val="0E1C6C9C"/>
    <w:rsid w:val="0E1D4EB3"/>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0483"/>
    <w:rsid w:val="0E7C2C51"/>
    <w:rsid w:val="0E845D64"/>
    <w:rsid w:val="0E8E2DF0"/>
    <w:rsid w:val="0E8E5DF5"/>
    <w:rsid w:val="0E8F0596"/>
    <w:rsid w:val="0E987200"/>
    <w:rsid w:val="0E9C25AC"/>
    <w:rsid w:val="0EA03AD3"/>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21398"/>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33686"/>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6F2C9B"/>
    <w:rsid w:val="11724DE0"/>
    <w:rsid w:val="117372A0"/>
    <w:rsid w:val="11737A61"/>
    <w:rsid w:val="117723D5"/>
    <w:rsid w:val="117B2927"/>
    <w:rsid w:val="117D5467"/>
    <w:rsid w:val="118372EE"/>
    <w:rsid w:val="11864C3B"/>
    <w:rsid w:val="118E089C"/>
    <w:rsid w:val="11943F1E"/>
    <w:rsid w:val="1197723B"/>
    <w:rsid w:val="11977D55"/>
    <w:rsid w:val="119F2B47"/>
    <w:rsid w:val="11A67383"/>
    <w:rsid w:val="11B05A60"/>
    <w:rsid w:val="11BC664B"/>
    <w:rsid w:val="11BF56EF"/>
    <w:rsid w:val="11C846B5"/>
    <w:rsid w:val="11C909CA"/>
    <w:rsid w:val="11C936A2"/>
    <w:rsid w:val="11D93CCB"/>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D5D07"/>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91017"/>
    <w:rsid w:val="135A14B5"/>
    <w:rsid w:val="135A5212"/>
    <w:rsid w:val="135C392E"/>
    <w:rsid w:val="135D5A77"/>
    <w:rsid w:val="135F52DB"/>
    <w:rsid w:val="13614997"/>
    <w:rsid w:val="136A13B4"/>
    <w:rsid w:val="13735FFB"/>
    <w:rsid w:val="13757BE9"/>
    <w:rsid w:val="137D1899"/>
    <w:rsid w:val="137D5093"/>
    <w:rsid w:val="137E369E"/>
    <w:rsid w:val="137E41AF"/>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3515A"/>
    <w:rsid w:val="13F41217"/>
    <w:rsid w:val="13F66932"/>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F04C6"/>
    <w:rsid w:val="1497510D"/>
    <w:rsid w:val="14992185"/>
    <w:rsid w:val="149D4107"/>
    <w:rsid w:val="149D4997"/>
    <w:rsid w:val="14A04F69"/>
    <w:rsid w:val="14A10588"/>
    <w:rsid w:val="14A11363"/>
    <w:rsid w:val="14A56052"/>
    <w:rsid w:val="14A87888"/>
    <w:rsid w:val="14AA6172"/>
    <w:rsid w:val="14AC283B"/>
    <w:rsid w:val="14B071EA"/>
    <w:rsid w:val="14BD5CC4"/>
    <w:rsid w:val="14C42409"/>
    <w:rsid w:val="14C510C3"/>
    <w:rsid w:val="14CC3E85"/>
    <w:rsid w:val="14E1264D"/>
    <w:rsid w:val="14E270A5"/>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81E1D"/>
    <w:rsid w:val="157B5E01"/>
    <w:rsid w:val="157C0E9E"/>
    <w:rsid w:val="15822789"/>
    <w:rsid w:val="1587473D"/>
    <w:rsid w:val="158B3505"/>
    <w:rsid w:val="159668BE"/>
    <w:rsid w:val="159C7418"/>
    <w:rsid w:val="15A50240"/>
    <w:rsid w:val="15A730AB"/>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2022AB"/>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76A9B"/>
    <w:rsid w:val="1728368D"/>
    <w:rsid w:val="1729191E"/>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A585C"/>
    <w:rsid w:val="186C0342"/>
    <w:rsid w:val="186E121C"/>
    <w:rsid w:val="187D0B92"/>
    <w:rsid w:val="18893D17"/>
    <w:rsid w:val="188D7FF5"/>
    <w:rsid w:val="18966DD6"/>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81760"/>
    <w:rsid w:val="18FB7C71"/>
    <w:rsid w:val="1901692F"/>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24407"/>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37C3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977E2"/>
    <w:rsid w:val="1BDC1FDD"/>
    <w:rsid w:val="1BE00A01"/>
    <w:rsid w:val="1BED382A"/>
    <w:rsid w:val="1BED7882"/>
    <w:rsid w:val="1BEF6A59"/>
    <w:rsid w:val="1BF01922"/>
    <w:rsid w:val="1C026BE2"/>
    <w:rsid w:val="1C027BFF"/>
    <w:rsid w:val="1C095057"/>
    <w:rsid w:val="1C0A570F"/>
    <w:rsid w:val="1C10625F"/>
    <w:rsid w:val="1C145A58"/>
    <w:rsid w:val="1C152097"/>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84DDC"/>
    <w:rsid w:val="1C8B6F58"/>
    <w:rsid w:val="1C8E320F"/>
    <w:rsid w:val="1C92272E"/>
    <w:rsid w:val="1C943CF8"/>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11B17"/>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0CF2"/>
    <w:rsid w:val="1E9B64F2"/>
    <w:rsid w:val="1E9F6590"/>
    <w:rsid w:val="1EAA1FDC"/>
    <w:rsid w:val="1EB8778F"/>
    <w:rsid w:val="1EBA0A60"/>
    <w:rsid w:val="1EBD2B34"/>
    <w:rsid w:val="1EBE7B91"/>
    <w:rsid w:val="1EBF2648"/>
    <w:rsid w:val="1EC2215B"/>
    <w:rsid w:val="1EC82949"/>
    <w:rsid w:val="1ECA37EC"/>
    <w:rsid w:val="1ED409C9"/>
    <w:rsid w:val="1ED51FDC"/>
    <w:rsid w:val="1ED6317D"/>
    <w:rsid w:val="1EDE70CF"/>
    <w:rsid w:val="1EE37570"/>
    <w:rsid w:val="1EF7645D"/>
    <w:rsid w:val="1EFA0382"/>
    <w:rsid w:val="1F013EF9"/>
    <w:rsid w:val="1F0456EE"/>
    <w:rsid w:val="1F0D0F04"/>
    <w:rsid w:val="1F0E131F"/>
    <w:rsid w:val="1F0F2F71"/>
    <w:rsid w:val="1F136E8C"/>
    <w:rsid w:val="1F1C6330"/>
    <w:rsid w:val="1F237A64"/>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02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29AD"/>
    <w:rsid w:val="214F78F2"/>
    <w:rsid w:val="21541887"/>
    <w:rsid w:val="215D104C"/>
    <w:rsid w:val="21630F95"/>
    <w:rsid w:val="216707D5"/>
    <w:rsid w:val="21700B44"/>
    <w:rsid w:val="217105A1"/>
    <w:rsid w:val="217C4BD1"/>
    <w:rsid w:val="21836424"/>
    <w:rsid w:val="218C3B39"/>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328D2"/>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82BF8"/>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53170"/>
    <w:rsid w:val="26B64A1A"/>
    <w:rsid w:val="26B83820"/>
    <w:rsid w:val="26B9133F"/>
    <w:rsid w:val="26BB0038"/>
    <w:rsid w:val="26BD1AF0"/>
    <w:rsid w:val="26BF7F09"/>
    <w:rsid w:val="26C119A3"/>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07418"/>
    <w:rsid w:val="27514698"/>
    <w:rsid w:val="275215DA"/>
    <w:rsid w:val="275B33AF"/>
    <w:rsid w:val="275D229C"/>
    <w:rsid w:val="276061D1"/>
    <w:rsid w:val="27662EEA"/>
    <w:rsid w:val="277342FE"/>
    <w:rsid w:val="2773577D"/>
    <w:rsid w:val="27777E23"/>
    <w:rsid w:val="277B02C6"/>
    <w:rsid w:val="27821D9C"/>
    <w:rsid w:val="27860B41"/>
    <w:rsid w:val="278831D9"/>
    <w:rsid w:val="278E0A47"/>
    <w:rsid w:val="279121D8"/>
    <w:rsid w:val="2794232D"/>
    <w:rsid w:val="27A60643"/>
    <w:rsid w:val="27A9577A"/>
    <w:rsid w:val="27B40B8B"/>
    <w:rsid w:val="27BB7D18"/>
    <w:rsid w:val="27BF2614"/>
    <w:rsid w:val="27D812A3"/>
    <w:rsid w:val="27DA480B"/>
    <w:rsid w:val="27E320C6"/>
    <w:rsid w:val="27E61965"/>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D52EA"/>
    <w:rsid w:val="28CF2CA7"/>
    <w:rsid w:val="28D62CC7"/>
    <w:rsid w:val="28D70028"/>
    <w:rsid w:val="28DB17E6"/>
    <w:rsid w:val="28DD3BE4"/>
    <w:rsid w:val="28DE6245"/>
    <w:rsid w:val="28E347CC"/>
    <w:rsid w:val="28EA0885"/>
    <w:rsid w:val="28F60D2F"/>
    <w:rsid w:val="28FF39FD"/>
    <w:rsid w:val="2905249B"/>
    <w:rsid w:val="29064E8D"/>
    <w:rsid w:val="290806C5"/>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6BF5"/>
    <w:rsid w:val="2AEF1DBC"/>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AAE"/>
    <w:rsid w:val="2BD56B76"/>
    <w:rsid w:val="2BD56CE3"/>
    <w:rsid w:val="2BE03D81"/>
    <w:rsid w:val="2BE314B3"/>
    <w:rsid w:val="2BEC1B8B"/>
    <w:rsid w:val="2BEF1596"/>
    <w:rsid w:val="2BEF60D0"/>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F32E3"/>
    <w:rsid w:val="2C6F62D3"/>
    <w:rsid w:val="2C722827"/>
    <w:rsid w:val="2C73174E"/>
    <w:rsid w:val="2C7334B8"/>
    <w:rsid w:val="2C744FCD"/>
    <w:rsid w:val="2C7656AE"/>
    <w:rsid w:val="2C7A41E9"/>
    <w:rsid w:val="2C7E405A"/>
    <w:rsid w:val="2C8973E5"/>
    <w:rsid w:val="2C8A6F0B"/>
    <w:rsid w:val="2C8D3EE0"/>
    <w:rsid w:val="2C932127"/>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20AFD"/>
    <w:rsid w:val="2CE914BE"/>
    <w:rsid w:val="2CEA0BBE"/>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DD4483"/>
    <w:rsid w:val="2DE3126E"/>
    <w:rsid w:val="2DE96ECA"/>
    <w:rsid w:val="2DEC361D"/>
    <w:rsid w:val="2DF40350"/>
    <w:rsid w:val="2DFD25D1"/>
    <w:rsid w:val="2DFD42E1"/>
    <w:rsid w:val="2DFE3435"/>
    <w:rsid w:val="2E1931E7"/>
    <w:rsid w:val="2E28171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C4449"/>
    <w:rsid w:val="2EB177AD"/>
    <w:rsid w:val="2EBA7E66"/>
    <w:rsid w:val="2EBF694E"/>
    <w:rsid w:val="2EC90753"/>
    <w:rsid w:val="2EC9758F"/>
    <w:rsid w:val="2ED30992"/>
    <w:rsid w:val="2ED671F3"/>
    <w:rsid w:val="2EDC56CA"/>
    <w:rsid w:val="2EE03EAF"/>
    <w:rsid w:val="2EE43EA0"/>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64A98"/>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01EEF"/>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731696"/>
    <w:rsid w:val="317675CF"/>
    <w:rsid w:val="31802145"/>
    <w:rsid w:val="31846B58"/>
    <w:rsid w:val="318648B5"/>
    <w:rsid w:val="31864A48"/>
    <w:rsid w:val="318B5416"/>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3F561E"/>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81BAE"/>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EE034B"/>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54DDF"/>
    <w:rsid w:val="356765EC"/>
    <w:rsid w:val="3576224E"/>
    <w:rsid w:val="35791A73"/>
    <w:rsid w:val="357B16BE"/>
    <w:rsid w:val="357C5321"/>
    <w:rsid w:val="357D1145"/>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67FA0"/>
    <w:rsid w:val="367949C1"/>
    <w:rsid w:val="367C0A30"/>
    <w:rsid w:val="367C1CB9"/>
    <w:rsid w:val="367D1308"/>
    <w:rsid w:val="367E6C51"/>
    <w:rsid w:val="368010F6"/>
    <w:rsid w:val="3689641E"/>
    <w:rsid w:val="368E7CA9"/>
    <w:rsid w:val="369464A6"/>
    <w:rsid w:val="36985ABF"/>
    <w:rsid w:val="36991D1F"/>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97D6C"/>
    <w:rsid w:val="3750226C"/>
    <w:rsid w:val="37502818"/>
    <w:rsid w:val="375127CE"/>
    <w:rsid w:val="37513D01"/>
    <w:rsid w:val="37535CB6"/>
    <w:rsid w:val="375C30D2"/>
    <w:rsid w:val="375D3D44"/>
    <w:rsid w:val="376C5889"/>
    <w:rsid w:val="376D30B7"/>
    <w:rsid w:val="376F3C3D"/>
    <w:rsid w:val="37777509"/>
    <w:rsid w:val="37782D0E"/>
    <w:rsid w:val="377A2230"/>
    <w:rsid w:val="377D5303"/>
    <w:rsid w:val="37825324"/>
    <w:rsid w:val="378B0327"/>
    <w:rsid w:val="378E0749"/>
    <w:rsid w:val="37961346"/>
    <w:rsid w:val="379824C0"/>
    <w:rsid w:val="379B4AF2"/>
    <w:rsid w:val="379C1DA9"/>
    <w:rsid w:val="37A5676A"/>
    <w:rsid w:val="37A6689F"/>
    <w:rsid w:val="37A7162E"/>
    <w:rsid w:val="37A9641A"/>
    <w:rsid w:val="37AC7283"/>
    <w:rsid w:val="37AD2485"/>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60C99"/>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C13333"/>
    <w:rsid w:val="3CCB357A"/>
    <w:rsid w:val="3CD259B2"/>
    <w:rsid w:val="3CD4288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212B6"/>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5474EE"/>
    <w:rsid w:val="3E547E77"/>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58DC"/>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272DD"/>
    <w:rsid w:val="4097144A"/>
    <w:rsid w:val="40A27041"/>
    <w:rsid w:val="40A84378"/>
    <w:rsid w:val="40AB4BB4"/>
    <w:rsid w:val="40AF4A4F"/>
    <w:rsid w:val="40B24A84"/>
    <w:rsid w:val="40BB567D"/>
    <w:rsid w:val="40BF2A94"/>
    <w:rsid w:val="40C103B9"/>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313A0"/>
    <w:rsid w:val="41B514A9"/>
    <w:rsid w:val="41B61AB1"/>
    <w:rsid w:val="41C12AA3"/>
    <w:rsid w:val="41C46E77"/>
    <w:rsid w:val="41D8108E"/>
    <w:rsid w:val="41D87523"/>
    <w:rsid w:val="41D91076"/>
    <w:rsid w:val="41DF2F70"/>
    <w:rsid w:val="41E224AE"/>
    <w:rsid w:val="41E756B0"/>
    <w:rsid w:val="41E971DB"/>
    <w:rsid w:val="41ED1734"/>
    <w:rsid w:val="41F4693E"/>
    <w:rsid w:val="41F51147"/>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502F5"/>
    <w:rsid w:val="42E53DF0"/>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B16182"/>
    <w:rsid w:val="43B16C55"/>
    <w:rsid w:val="43B23333"/>
    <w:rsid w:val="43B8214D"/>
    <w:rsid w:val="43BB11FD"/>
    <w:rsid w:val="43BD2FE6"/>
    <w:rsid w:val="43C0251E"/>
    <w:rsid w:val="43C157EF"/>
    <w:rsid w:val="43D73936"/>
    <w:rsid w:val="43DF4BED"/>
    <w:rsid w:val="43E722A3"/>
    <w:rsid w:val="43EE0AA9"/>
    <w:rsid w:val="43EE134B"/>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A28BA"/>
    <w:rsid w:val="441A5D0E"/>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158F6"/>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3596C"/>
    <w:rsid w:val="450543DD"/>
    <w:rsid w:val="45063626"/>
    <w:rsid w:val="45080159"/>
    <w:rsid w:val="450B5A65"/>
    <w:rsid w:val="450B69FC"/>
    <w:rsid w:val="4511635D"/>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15B02"/>
    <w:rsid w:val="46A47094"/>
    <w:rsid w:val="46AB0B09"/>
    <w:rsid w:val="46AD3657"/>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B1CB1"/>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9D1A1D"/>
    <w:rsid w:val="48A46169"/>
    <w:rsid w:val="48A5233A"/>
    <w:rsid w:val="48B32DFD"/>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D60CC"/>
    <w:rsid w:val="4A0E2231"/>
    <w:rsid w:val="4A151985"/>
    <w:rsid w:val="4A183223"/>
    <w:rsid w:val="4A192C32"/>
    <w:rsid w:val="4A1C0D1E"/>
    <w:rsid w:val="4A1D2BB3"/>
    <w:rsid w:val="4A201730"/>
    <w:rsid w:val="4A2361B1"/>
    <w:rsid w:val="4A246681"/>
    <w:rsid w:val="4A2E3165"/>
    <w:rsid w:val="4A33337A"/>
    <w:rsid w:val="4A375652"/>
    <w:rsid w:val="4A492F58"/>
    <w:rsid w:val="4A504178"/>
    <w:rsid w:val="4A5F3240"/>
    <w:rsid w:val="4A604594"/>
    <w:rsid w:val="4A614402"/>
    <w:rsid w:val="4A626F0F"/>
    <w:rsid w:val="4A6615BE"/>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72601"/>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9F7100"/>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6F1E74"/>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2301C"/>
    <w:rsid w:val="537C5062"/>
    <w:rsid w:val="537D0CE9"/>
    <w:rsid w:val="538051E9"/>
    <w:rsid w:val="53834FC0"/>
    <w:rsid w:val="53961443"/>
    <w:rsid w:val="53A37A08"/>
    <w:rsid w:val="53A756C3"/>
    <w:rsid w:val="53AC7990"/>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50278"/>
    <w:rsid w:val="5438255E"/>
    <w:rsid w:val="543A25D7"/>
    <w:rsid w:val="543A7B51"/>
    <w:rsid w:val="543F263C"/>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9D08EA"/>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0D536E"/>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802421"/>
    <w:rsid w:val="588D1666"/>
    <w:rsid w:val="588F71C9"/>
    <w:rsid w:val="58914185"/>
    <w:rsid w:val="58920F1B"/>
    <w:rsid w:val="58AB69E5"/>
    <w:rsid w:val="58B167FD"/>
    <w:rsid w:val="58B513F7"/>
    <w:rsid w:val="58C0497A"/>
    <w:rsid w:val="58C564A5"/>
    <w:rsid w:val="58CC003F"/>
    <w:rsid w:val="58CD7B88"/>
    <w:rsid w:val="58CD7B89"/>
    <w:rsid w:val="58D10DDD"/>
    <w:rsid w:val="58D12092"/>
    <w:rsid w:val="58D52C82"/>
    <w:rsid w:val="58D540F7"/>
    <w:rsid w:val="58D5513C"/>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4CAC"/>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810F21"/>
    <w:rsid w:val="5A8201E3"/>
    <w:rsid w:val="5A943561"/>
    <w:rsid w:val="5A947EF0"/>
    <w:rsid w:val="5A9545E6"/>
    <w:rsid w:val="5A96253C"/>
    <w:rsid w:val="5A9A1811"/>
    <w:rsid w:val="5AA45DD1"/>
    <w:rsid w:val="5AA86E5A"/>
    <w:rsid w:val="5AAA67C9"/>
    <w:rsid w:val="5AAE12B9"/>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D6360"/>
    <w:rsid w:val="5B650C24"/>
    <w:rsid w:val="5B6C1370"/>
    <w:rsid w:val="5B700C48"/>
    <w:rsid w:val="5B762836"/>
    <w:rsid w:val="5B861DFE"/>
    <w:rsid w:val="5B8B4481"/>
    <w:rsid w:val="5B8F3139"/>
    <w:rsid w:val="5B8F6725"/>
    <w:rsid w:val="5B961544"/>
    <w:rsid w:val="5B9C0BB9"/>
    <w:rsid w:val="5B9D2958"/>
    <w:rsid w:val="5B9D3507"/>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910A1"/>
    <w:rsid w:val="5C8E4CB9"/>
    <w:rsid w:val="5C915347"/>
    <w:rsid w:val="5CB70F5B"/>
    <w:rsid w:val="5CBE6A7F"/>
    <w:rsid w:val="5CC03AD8"/>
    <w:rsid w:val="5CC13B5F"/>
    <w:rsid w:val="5CC350B6"/>
    <w:rsid w:val="5CC40640"/>
    <w:rsid w:val="5CC5501F"/>
    <w:rsid w:val="5CCD5AF3"/>
    <w:rsid w:val="5CD87406"/>
    <w:rsid w:val="5CDB61B3"/>
    <w:rsid w:val="5CE12FA2"/>
    <w:rsid w:val="5CE37A0C"/>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A4E6A"/>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75B90"/>
    <w:rsid w:val="5E490299"/>
    <w:rsid w:val="5E4B6995"/>
    <w:rsid w:val="5E4F7336"/>
    <w:rsid w:val="5E531698"/>
    <w:rsid w:val="5E5A7F25"/>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462F1"/>
    <w:rsid w:val="5F28125E"/>
    <w:rsid w:val="5F2C6056"/>
    <w:rsid w:val="5F314B60"/>
    <w:rsid w:val="5F3244CE"/>
    <w:rsid w:val="5F365AC4"/>
    <w:rsid w:val="5F3809A2"/>
    <w:rsid w:val="5F425E0E"/>
    <w:rsid w:val="5F4D5E87"/>
    <w:rsid w:val="5F561440"/>
    <w:rsid w:val="5F565D66"/>
    <w:rsid w:val="5F5A6C52"/>
    <w:rsid w:val="5F615247"/>
    <w:rsid w:val="5F6A5A0A"/>
    <w:rsid w:val="5F73758B"/>
    <w:rsid w:val="5F796C02"/>
    <w:rsid w:val="5F7A3813"/>
    <w:rsid w:val="5F7B787C"/>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75955"/>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61DE0"/>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3839"/>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5B317C"/>
    <w:rsid w:val="636668A2"/>
    <w:rsid w:val="636849C9"/>
    <w:rsid w:val="637706EF"/>
    <w:rsid w:val="637A59E1"/>
    <w:rsid w:val="637F0E1A"/>
    <w:rsid w:val="63815196"/>
    <w:rsid w:val="6391041C"/>
    <w:rsid w:val="63987080"/>
    <w:rsid w:val="639C29BE"/>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92204"/>
    <w:rsid w:val="65004915"/>
    <w:rsid w:val="6504404F"/>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B43CF"/>
    <w:rsid w:val="656E5FF8"/>
    <w:rsid w:val="65755AA9"/>
    <w:rsid w:val="657701D4"/>
    <w:rsid w:val="657763D1"/>
    <w:rsid w:val="6577679C"/>
    <w:rsid w:val="65807AD8"/>
    <w:rsid w:val="65822FE0"/>
    <w:rsid w:val="6588037F"/>
    <w:rsid w:val="65886C99"/>
    <w:rsid w:val="658B3278"/>
    <w:rsid w:val="659B3091"/>
    <w:rsid w:val="65A16EE2"/>
    <w:rsid w:val="65AE1917"/>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6B7E5F"/>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267049"/>
    <w:rsid w:val="67333E25"/>
    <w:rsid w:val="6737473D"/>
    <w:rsid w:val="673F566D"/>
    <w:rsid w:val="67477A3D"/>
    <w:rsid w:val="674836B0"/>
    <w:rsid w:val="674A7242"/>
    <w:rsid w:val="6750530D"/>
    <w:rsid w:val="67534BA2"/>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6353D"/>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828D1"/>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160D1"/>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5568F"/>
    <w:rsid w:val="69E90668"/>
    <w:rsid w:val="69ED5274"/>
    <w:rsid w:val="69F47F8E"/>
    <w:rsid w:val="69F55347"/>
    <w:rsid w:val="69F56D77"/>
    <w:rsid w:val="69FB1DED"/>
    <w:rsid w:val="69FD3E80"/>
    <w:rsid w:val="6A003B69"/>
    <w:rsid w:val="6A041C66"/>
    <w:rsid w:val="6A085ABB"/>
    <w:rsid w:val="6A0928E3"/>
    <w:rsid w:val="6A092A0D"/>
    <w:rsid w:val="6A0F6BFF"/>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4E1221"/>
    <w:rsid w:val="6B514CD3"/>
    <w:rsid w:val="6B5E5F25"/>
    <w:rsid w:val="6B647694"/>
    <w:rsid w:val="6B666A66"/>
    <w:rsid w:val="6B687879"/>
    <w:rsid w:val="6B6C74E1"/>
    <w:rsid w:val="6B713FC1"/>
    <w:rsid w:val="6B7357C3"/>
    <w:rsid w:val="6B832B21"/>
    <w:rsid w:val="6B867E5C"/>
    <w:rsid w:val="6B88607A"/>
    <w:rsid w:val="6B9150FF"/>
    <w:rsid w:val="6B946BF3"/>
    <w:rsid w:val="6BA2350F"/>
    <w:rsid w:val="6BA31178"/>
    <w:rsid w:val="6BB2108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5309CC"/>
    <w:rsid w:val="6C530ED0"/>
    <w:rsid w:val="6C545178"/>
    <w:rsid w:val="6C5860DF"/>
    <w:rsid w:val="6C622536"/>
    <w:rsid w:val="6C644D2B"/>
    <w:rsid w:val="6C64649D"/>
    <w:rsid w:val="6C666A63"/>
    <w:rsid w:val="6C6850CD"/>
    <w:rsid w:val="6C694713"/>
    <w:rsid w:val="6C6B45D6"/>
    <w:rsid w:val="6C700C30"/>
    <w:rsid w:val="6C70219B"/>
    <w:rsid w:val="6C712136"/>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67C65"/>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607E8"/>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6401D"/>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07CEF"/>
    <w:rsid w:val="715209A8"/>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B445B"/>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9461E"/>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A7817"/>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86C9D"/>
    <w:rsid w:val="748E40CB"/>
    <w:rsid w:val="74902902"/>
    <w:rsid w:val="74905AB6"/>
    <w:rsid w:val="749A353B"/>
    <w:rsid w:val="749E3A5B"/>
    <w:rsid w:val="74B30C33"/>
    <w:rsid w:val="74CA3AD5"/>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8469E"/>
    <w:rsid w:val="75591A9F"/>
    <w:rsid w:val="75626BBB"/>
    <w:rsid w:val="75631871"/>
    <w:rsid w:val="75646B2F"/>
    <w:rsid w:val="756A1FFD"/>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04CE"/>
    <w:rsid w:val="76105091"/>
    <w:rsid w:val="76137111"/>
    <w:rsid w:val="76160B37"/>
    <w:rsid w:val="76240809"/>
    <w:rsid w:val="76284A99"/>
    <w:rsid w:val="762B0A64"/>
    <w:rsid w:val="762F06D8"/>
    <w:rsid w:val="76330CEC"/>
    <w:rsid w:val="76347E97"/>
    <w:rsid w:val="763E49DF"/>
    <w:rsid w:val="763F2481"/>
    <w:rsid w:val="765510D9"/>
    <w:rsid w:val="76634ABB"/>
    <w:rsid w:val="76685A5F"/>
    <w:rsid w:val="766E149C"/>
    <w:rsid w:val="76704A90"/>
    <w:rsid w:val="76710F59"/>
    <w:rsid w:val="76731704"/>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C524B6"/>
    <w:rsid w:val="76C531DC"/>
    <w:rsid w:val="76CD0623"/>
    <w:rsid w:val="76CF40F0"/>
    <w:rsid w:val="76D2560C"/>
    <w:rsid w:val="76D63596"/>
    <w:rsid w:val="76D65BBC"/>
    <w:rsid w:val="76D823FA"/>
    <w:rsid w:val="76D84669"/>
    <w:rsid w:val="76DA0CCD"/>
    <w:rsid w:val="76ED2324"/>
    <w:rsid w:val="76F2006B"/>
    <w:rsid w:val="76F61F1D"/>
    <w:rsid w:val="76FB2FAF"/>
    <w:rsid w:val="76FF12B1"/>
    <w:rsid w:val="77031448"/>
    <w:rsid w:val="77073F43"/>
    <w:rsid w:val="770F3B36"/>
    <w:rsid w:val="771071DC"/>
    <w:rsid w:val="77184032"/>
    <w:rsid w:val="772209CB"/>
    <w:rsid w:val="7723195D"/>
    <w:rsid w:val="772A1315"/>
    <w:rsid w:val="7734235A"/>
    <w:rsid w:val="773D2B51"/>
    <w:rsid w:val="773F59CC"/>
    <w:rsid w:val="774E7377"/>
    <w:rsid w:val="774F5379"/>
    <w:rsid w:val="77537360"/>
    <w:rsid w:val="77583047"/>
    <w:rsid w:val="775A67F8"/>
    <w:rsid w:val="775D0DCF"/>
    <w:rsid w:val="776558E7"/>
    <w:rsid w:val="77724A87"/>
    <w:rsid w:val="777344D6"/>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73C66"/>
    <w:rsid w:val="77CC6CB8"/>
    <w:rsid w:val="77D0780A"/>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67F26"/>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974D6"/>
    <w:rsid w:val="7A4060AE"/>
    <w:rsid w:val="7A442764"/>
    <w:rsid w:val="7A4B390A"/>
    <w:rsid w:val="7A4C413A"/>
    <w:rsid w:val="7A5467D6"/>
    <w:rsid w:val="7A55702A"/>
    <w:rsid w:val="7A5675F8"/>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C2184"/>
    <w:rsid w:val="7B2D37CA"/>
    <w:rsid w:val="7B5263BB"/>
    <w:rsid w:val="7B576462"/>
    <w:rsid w:val="7B594B85"/>
    <w:rsid w:val="7B5B2668"/>
    <w:rsid w:val="7B5D24AF"/>
    <w:rsid w:val="7B63272B"/>
    <w:rsid w:val="7B6374D1"/>
    <w:rsid w:val="7B647C53"/>
    <w:rsid w:val="7B65452C"/>
    <w:rsid w:val="7B677548"/>
    <w:rsid w:val="7B6A752F"/>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75DBF"/>
    <w:rsid w:val="7CBB448F"/>
    <w:rsid w:val="7CC457FD"/>
    <w:rsid w:val="7CC47E43"/>
    <w:rsid w:val="7CC73521"/>
    <w:rsid w:val="7CCC1769"/>
    <w:rsid w:val="7CCC59AF"/>
    <w:rsid w:val="7CCE2A27"/>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C0090"/>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E1198"/>
    <w:rsid w:val="7E10226D"/>
    <w:rsid w:val="7E13004E"/>
    <w:rsid w:val="7E1465B3"/>
    <w:rsid w:val="7E165384"/>
    <w:rsid w:val="7E1B6E9F"/>
    <w:rsid w:val="7E1C7387"/>
    <w:rsid w:val="7E1D54AF"/>
    <w:rsid w:val="7E2D53BF"/>
    <w:rsid w:val="7E2F4A5F"/>
    <w:rsid w:val="7E327A15"/>
    <w:rsid w:val="7E3D2B8F"/>
    <w:rsid w:val="7E403F72"/>
    <w:rsid w:val="7E4854DF"/>
    <w:rsid w:val="7E53182F"/>
    <w:rsid w:val="7E5B6848"/>
    <w:rsid w:val="7E665777"/>
    <w:rsid w:val="7E67389E"/>
    <w:rsid w:val="7E685078"/>
    <w:rsid w:val="7E695545"/>
    <w:rsid w:val="7E7D14C2"/>
    <w:rsid w:val="7E807CD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2021-01-15T16:28:40Z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